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</w:t>
      </w:r>
      <w:r>
        <w:rPr>
          <w:rFonts w:ascii="Comic Sans MS" w:hAnsi="Comic Sans MS"/>
          <w:b/>
          <w:sz w:val="20"/>
          <w:szCs w:val="20"/>
        </w:rPr>
        <w:t>13.02.2017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93243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93243" w:rsidRPr="008978B2" w:rsidRDefault="00593243" w:rsidP="00B67F85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93243" w:rsidRDefault="00593243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93243" w:rsidRPr="008978B2" w:rsidRDefault="00593243" w:rsidP="006E2F84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GERİ DÖNÜŞÜM” isimli drama etkinliği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93243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3243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3243" w:rsidRPr="008978B2" w:rsidRDefault="0059324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93243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3243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3243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3243" w:rsidRPr="008978B2" w:rsidRDefault="0059324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3243" w:rsidRDefault="00593243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93243" w:rsidRDefault="00593243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93243" w:rsidRDefault="00593243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93243" w:rsidRDefault="00593243" w:rsidP="00096573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593243" w:rsidRDefault="00593243" w:rsidP="00B67F85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GERİ DÖNÜŞÜM</w:t>
      </w:r>
    </w:p>
    <w:p w:rsidR="00593243" w:rsidRDefault="00593243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Türkçe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>
        <w:rPr>
          <w:rFonts w:ascii="Comic Sans MS" w:hAnsi="Comic Sans MS"/>
          <w:bCs/>
          <w:sz w:val="20"/>
          <w:szCs w:val="20"/>
        </w:rPr>
        <w:t xml:space="preserve">-Drama Çalışması   </w:t>
      </w:r>
    </w:p>
    <w:p w:rsidR="00593243" w:rsidRDefault="00593243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593243" w:rsidRPr="00BB3A48" w:rsidRDefault="0059324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4.15pt;width:331.5pt;height:205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93243" w:rsidRPr="00477654" w:rsidRDefault="00593243" w:rsidP="00967F0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7654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KAZANIMLAR VE GÖSTERGELERİ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BİLİŞSEL   GELİŞİM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Kazanım 1.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Nesneye/duruma/olaya dikkatini verir.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Dikkat edilmesi gereken nesneye/duruma/olaya odaklanır. Dikkatini çeken nesne/durum/olaya yönelik sorular sorar. Nesneyi/durumu/olayı ayrıntılarıyla açıklar.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Kazanım 13.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Günlük yaşamda kullanılan sembolleri tanır.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Göstergeleri: Gösterilen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sembolün anlamını söyler.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67F85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GELİŞİM</w:t>
                  </w:r>
                  <w:r w:rsidRPr="00B67F85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I:</w:t>
                  </w:r>
                  <w:r w:rsidRPr="00B67F85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Kazanım 7.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Dinlediklerinin/izlediklerinin anlamını kavrar.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Sözel yönergeleri yerine getirir.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SOSYAL VE DUYGUSAL  GELİŞİM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Kazanım 3.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Kendini yaratıcı yollarla ifade eder.</w:t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477654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Özgün özellikler taşıyan ürünler oluşturur.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4.15pt;width:390.25pt;height:425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593243" w:rsidRPr="00234578" w:rsidRDefault="00593243" w:rsidP="007E2DF0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/>
                    <w:jc w:val="left"/>
                    <w:rPr>
                      <w:rFonts w:ascii="Comic Sans MS" w:hAnsi="Comic Sans MS"/>
                    </w:rPr>
                  </w:pPr>
                  <w:r w:rsidRPr="00234578">
                    <w:rPr>
                      <w:rFonts w:ascii="Comic Sans MS" w:hAnsi="Comic Sans MS"/>
                      <w:b/>
                    </w:rPr>
                    <w:t xml:space="preserve">                       ÖĞRENME SÜRECİ</w:t>
                  </w:r>
                </w:p>
                <w:p w:rsidR="00593243" w:rsidRPr="00234578" w:rsidRDefault="00593243" w:rsidP="00B67F85">
                  <w:pPr>
                    <w:pStyle w:val="NoSpacing"/>
                    <w:ind w:left="720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34578">
                    <w:rPr>
                      <w:rFonts w:ascii="Comic Sans MS" w:hAnsi="Comic Sans MS"/>
                      <w:sz w:val="20"/>
                      <w:szCs w:val="20"/>
                    </w:rPr>
                    <w:t>Öğretmen sınıfa Geri Dönüşüm ile ilgili fotoğraflar ve materyaller getirir.</w:t>
                  </w:r>
                  <w:r w:rsidRPr="00234578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Çevre Koruma Vakfı (ÇEVKO)’nın cam, plastik ve kâğıt geri kazanımına yönelik afişlerini sınıfın</w:t>
                  </w:r>
                  <w:r w:rsidRPr="00234578"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 uygun yerlerine asar.Çocuklar ile Geri Dönüşüm hakkında sohbet eder.</w:t>
                  </w:r>
                  <w:r w:rsidRPr="00234578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Çocuklar, çevresine cam ve plastik şişelerin, kâğıtların atılmış olduğu bir çöp kutusunun fotoğrafını incelerler. Fotoğrafta olanlar hakkında konuşulur, çocukların birbirlerine soru sormalarına fırsat verilir.</w:t>
                  </w:r>
                  <w:r w:rsidRPr="00234578"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234578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Öğretmen çocuklara “Fotoğraftaki şişeleri, kâğıtları kimler atmış olabilir? Neden atmış olabilirler? Bu şişeler ya da kâğıtlar çöp kutusu dışında başka nerede olmak isterlerdi?” gibi sorular sorar.</w:t>
                  </w:r>
                  <w:r w:rsidRPr="00234578"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 Sorular doğrultusun da öğretmen öğrencilerden bir resim yapmalarını ister ve yapılan resimler öykülenerek drama çalışması yapılır.</w:t>
                  </w:r>
                </w:p>
                <w:p w:rsidR="00593243" w:rsidRDefault="00593243" w:rsidP="00B67F85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93243" w:rsidRDefault="00593243" w:rsidP="00B67F85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ATMAYALIM-TOPLAYALIM şiiri okunur.</w:t>
                  </w:r>
                </w:p>
                <w:p w:rsidR="00593243" w:rsidRPr="004720F9" w:rsidRDefault="00593243" w:rsidP="004720F9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Camla plastiği çöp sanmayın sakın,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Kağıtla, metali ayırıp bakın,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Doğayı seven duyarlı kalplere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Geri Kazanım tacını takın.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Atığı ayırıp toplarsak eğer,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Geri dönüşümde kazanır değer,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Çevremiz yemyeşil havamız temiz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Doğama, bütçeme kazançmış meğer.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Kirlilikte imdat sesler doğamız,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Temiz olsun yolum, bahçem, ovamız,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Yaşanan ortama birazcık dikkat</w:t>
                  </w:r>
                  <w:r w:rsidRPr="004720F9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 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shd w:val="clear" w:color="auto" w:fill="FEFEF6"/>
                    </w:rPr>
                    <w:t>Hep birlikte mutlu olsun yuvamız.</w:t>
                  </w:r>
                </w:p>
              </w:txbxContent>
            </v:textbox>
          </v:shape>
        </w:pict>
      </w:r>
    </w:p>
    <w:p w:rsidR="00593243" w:rsidRPr="00BB3A48" w:rsidRDefault="0059324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93243" w:rsidRPr="00BB3A48" w:rsidRDefault="00593243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-2.6pt;margin-top:339.9pt;width:331.5pt;height:65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593243" w:rsidRPr="007706DB" w:rsidRDefault="00593243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2.6pt;margin-top:271.3pt;width:331.5pt;height:60.85pt;z-index:251658752;visibility:visible">
            <v:textbox>
              <w:txbxContent>
                <w:p w:rsidR="00593243" w:rsidRPr="004720F9" w:rsidRDefault="00593243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Ai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 ile evde geri dönüşüm projesi hazırlamaları istenir.   Örn:kavonozdan kumbara,pet şişelerden araba vb..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197.6pt;width:33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593243" w:rsidRPr="004720F9" w:rsidRDefault="00593243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:</w:t>
                  </w:r>
                  <w:r w:rsidRPr="004720F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Afiş-fotoğraf-plastik şişe-gazete kağıtları</w:t>
                  </w:r>
                </w:p>
                <w:p w:rsidR="00593243" w:rsidRPr="00447DD7" w:rsidRDefault="00593243" w:rsidP="00447DD7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</w:p>
                <w:p w:rsidR="00593243" w:rsidRDefault="00593243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593243" w:rsidRPr="00447DD7" w:rsidRDefault="00593243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Geri Dönüşüm Sembolü</w:t>
                  </w:r>
                </w:p>
                <w:p w:rsidR="00593243" w:rsidRPr="00436F22" w:rsidRDefault="00593243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593243" w:rsidRDefault="00593243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593243" w:rsidRDefault="00593243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Geri Dönüşüm ne demek?</w:t>
      </w:r>
    </w:p>
    <w:p w:rsidR="00593243" w:rsidRDefault="00593243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 materyaller geri dönüştürülebilir?</w:t>
      </w:r>
    </w:p>
    <w:p w:rsidR="00593243" w:rsidRDefault="00593243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Geri dönüşümün bize ve doğamıza faydaları nelerdir?</w:t>
      </w:r>
    </w:p>
    <w:p w:rsidR="00593243" w:rsidRPr="006B0347" w:rsidRDefault="00593243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Geri Dönüşüm işareti nasıldır?</w:t>
      </w:r>
    </w:p>
    <w:p w:rsidR="00593243" w:rsidRPr="009322A4" w:rsidRDefault="0059324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5.sayı/10-11.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593243" w:rsidRPr="00890E89" w:rsidRDefault="0059324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593243" w:rsidRDefault="00593243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93243" w:rsidRDefault="00593243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93243" w:rsidRDefault="00593243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93243" w:rsidRDefault="00593243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93243" w:rsidRDefault="00593243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93243" w:rsidRDefault="00593243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93243" w:rsidRDefault="00593243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593243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243" w:rsidRDefault="00593243" w:rsidP="00806A98">
      <w:pPr>
        <w:spacing w:after="0" w:line="240" w:lineRule="auto"/>
      </w:pPr>
      <w:r>
        <w:separator/>
      </w:r>
    </w:p>
  </w:endnote>
  <w:endnote w:type="continuationSeparator" w:id="0">
    <w:p w:rsidR="00593243" w:rsidRDefault="0059324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43" w:rsidRDefault="00593243">
    <w:pPr>
      <w:pStyle w:val="Footer"/>
    </w:pPr>
  </w:p>
  <w:p w:rsidR="00593243" w:rsidRDefault="00593243">
    <w:pPr>
      <w:pStyle w:val="Footer"/>
    </w:pPr>
  </w:p>
  <w:p w:rsidR="00593243" w:rsidRDefault="005932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243" w:rsidRDefault="00593243" w:rsidP="00806A98">
      <w:pPr>
        <w:spacing w:after="0" w:line="240" w:lineRule="auto"/>
      </w:pPr>
      <w:r>
        <w:separator/>
      </w:r>
    </w:p>
  </w:footnote>
  <w:footnote w:type="continuationSeparator" w:id="0">
    <w:p w:rsidR="00593243" w:rsidRDefault="0059324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94AB9"/>
    <w:multiLevelType w:val="hybridMultilevel"/>
    <w:tmpl w:val="D1B233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63283"/>
    <w:multiLevelType w:val="hybridMultilevel"/>
    <w:tmpl w:val="237CAA98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400F2B"/>
    <w:multiLevelType w:val="hybridMultilevel"/>
    <w:tmpl w:val="09ECEA8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7"/>
  </w:num>
  <w:num w:numId="5">
    <w:abstractNumId w:val="16"/>
  </w:num>
  <w:num w:numId="6">
    <w:abstractNumId w:val="1"/>
  </w:num>
  <w:num w:numId="7">
    <w:abstractNumId w:val="15"/>
  </w:num>
  <w:num w:numId="8">
    <w:abstractNumId w:val="12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4"/>
  </w:num>
  <w:num w:numId="14">
    <w:abstractNumId w:val="17"/>
  </w:num>
  <w:num w:numId="15">
    <w:abstractNumId w:val="11"/>
  </w:num>
  <w:num w:numId="16">
    <w:abstractNumId w:val="10"/>
  </w:num>
  <w:num w:numId="17">
    <w:abstractNumId w:val="0"/>
  </w:num>
  <w:num w:numId="18">
    <w:abstractNumId w:val="19"/>
  </w:num>
  <w:num w:numId="19">
    <w:abstractNumId w:val="9"/>
  </w:num>
  <w:num w:numId="20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51802"/>
    <w:rsid w:val="000614C2"/>
    <w:rsid w:val="00086491"/>
    <w:rsid w:val="000867DE"/>
    <w:rsid w:val="00096573"/>
    <w:rsid w:val="000D7C4E"/>
    <w:rsid w:val="000F3B1A"/>
    <w:rsid w:val="00113F35"/>
    <w:rsid w:val="00150544"/>
    <w:rsid w:val="0015787C"/>
    <w:rsid w:val="001603FB"/>
    <w:rsid w:val="00165788"/>
    <w:rsid w:val="001768DA"/>
    <w:rsid w:val="0018560E"/>
    <w:rsid w:val="001A45E0"/>
    <w:rsid w:val="001D0122"/>
    <w:rsid w:val="001F1272"/>
    <w:rsid w:val="001F341C"/>
    <w:rsid w:val="001F4B0C"/>
    <w:rsid w:val="002134AD"/>
    <w:rsid w:val="00216154"/>
    <w:rsid w:val="002177E3"/>
    <w:rsid w:val="002201E3"/>
    <w:rsid w:val="00234578"/>
    <w:rsid w:val="00295171"/>
    <w:rsid w:val="002A1BCC"/>
    <w:rsid w:val="002B5687"/>
    <w:rsid w:val="002C40DB"/>
    <w:rsid w:val="002D3861"/>
    <w:rsid w:val="0030759F"/>
    <w:rsid w:val="003245F0"/>
    <w:rsid w:val="00382F38"/>
    <w:rsid w:val="00385C64"/>
    <w:rsid w:val="003A2AC5"/>
    <w:rsid w:val="003B0C19"/>
    <w:rsid w:val="003B30BC"/>
    <w:rsid w:val="003C0F4A"/>
    <w:rsid w:val="003C2D3A"/>
    <w:rsid w:val="003E0165"/>
    <w:rsid w:val="003E254C"/>
    <w:rsid w:val="00411C7A"/>
    <w:rsid w:val="00430623"/>
    <w:rsid w:val="00436F22"/>
    <w:rsid w:val="00445C4B"/>
    <w:rsid w:val="00446628"/>
    <w:rsid w:val="00446ED2"/>
    <w:rsid w:val="00447DD7"/>
    <w:rsid w:val="00455396"/>
    <w:rsid w:val="004720F9"/>
    <w:rsid w:val="00477654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3A88"/>
    <w:rsid w:val="00561A34"/>
    <w:rsid w:val="00577EBE"/>
    <w:rsid w:val="005840E2"/>
    <w:rsid w:val="00584C3A"/>
    <w:rsid w:val="0059067C"/>
    <w:rsid w:val="00593243"/>
    <w:rsid w:val="00595034"/>
    <w:rsid w:val="005B492E"/>
    <w:rsid w:val="005C3EC7"/>
    <w:rsid w:val="005C5442"/>
    <w:rsid w:val="005D35FA"/>
    <w:rsid w:val="00606432"/>
    <w:rsid w:val="00606435"/>
    <w:rsid w:val="0062279E"/>
    <w:rsid w:val="0064489B"/>
    <w:rsid w:val="006836CC"/>
    <w:rsid w:val="006B0347"/>
    <w:rsid w:val="006D28C4"/>
    <w:rsid w:val="006D6401"/>
    <w:rsid w:val="006D6FD2"/>
    <w:rsid w:val="006E2F84"/>
    <w:rsid w:val="00725CCE"/>
    <w:rsid w:val="00731F2D"/>
    <w:rsid w:val="00764F63"/>
    <w:rsid w:val="007706DB"/>
    <w:rsid w:val="007E2DF0"/>
    <w:rsid w:val="00801C8B"/>
    <w:rsid w:val="00806A98"/>
    <w:rsid w:val="00823083"/>
    <w:rsid w:val="008322D0"/>
    <w:rsid w:val="008432E8"/>
    <w:rsid w:val="0085733F"/>
    <w:rsid w:val="008637FB"/>
    <w:rsid w:val="00884AAC"/>
    <w:rsid w:val="00890E89"/>
    <w:rsid w:val="008978B2"/>
    <w:rsid w:val="008B7296"/>
    <w:rsid w:val="008E20FE"/>
    <w:rsid w:val="0092742D"/>
    <w:rsid w:val="00931751"/>
    <w:rsid w:val="009319CC"/>
    <w:rsid w:val="009322A4"/>
    <w:rsid w:val="009367C8"/>
    <w:rsid w:val="00942E94"/>
    <w:rsid w:val="00954DBC"/>
    <w:rsid w:val="00967F0D"/>
    <w:rsid w:val="009A20AC"/>
    <w:rsid w:val="009A586A"/>
    <w:rsid w:val="009B3944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2B9E"/>
    <w:rsid w:val="00B131D1"/>
    <w:rsid w:val="00B50A47"/>
    <w:rsid w:val="00B64698"/>
    <w:rsid w:val="00B67CE3"/>
    <w:rsid w:val="00B67F85"/>
    <w:rsid w:val="00B8535C"/>
    <w:rsid w:val="00BA482B"/>
    <w:rsid w:val="00BB317C"/>
    <w:rsid w:val="00BB3A48"/>
    <w:rsid w:val="00BC4CD5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73AC4"/>
    <w:rsid w:val="00D838DD"/>
    <w:rsid w:val="00D94A26"/>
    <w:rsid w:val="00DF7DB9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063B9"/>
    <w:rsid w:val="00F12C2C"/>
    <w:rsid w:val="00F25426"/>
    <w:rsid w:val="00F300A9"/>
    <w:rsid w:val="00F41E99"/>
    <w:rsid w:val="00F53DE0"/>
    <w:rsid w:val="00F61B8B"/>
    <w:rsid w:val="00F659F1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3</Pages>
  <Words>160</Words>
  <Characters>914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15</cp:revision>
  <dcterms:created xsi:type="dcterms:W3CDTF">2016-07-03T19:31:00Z</dcterms:created>
  <dcterms:modified xsi:type="dcterms:W3CDTF">2016-08-28T22:27:00Z</dcterms:modified>
</cp:coreProperties>
</file>